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Master Roger TOKER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Cowick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Priory,</w:t>
      </w:r>
    </w:p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3668" w:rsidRDefault="00D83668" w:rsidP="00D8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church of St Mary Major, Exeter.</w:t>
      </w:r>
    </w:p>
    <w:p w:rsidR="00D83668" w:rsidRDefault="00D83668" w:rsidP="00D836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  <w:bookmarkStart w:id="0" w:name="_GoBack"/>
      <w:bookmarkEnd w:id="0"/>
    </w:p>
    <w:p w:rsidR="004269AD" w:rsidRDefault="004269AD" w:rsidP="004269A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4269AD" w:rsidRDefault="004269AD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</w:t>
      </w:r>
    </w:p>
    <w:p w:rsidR="00B53E12" w:rsidRDefault="00B53E12" w:rsidP="00B53E1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p.73)</w:t>
      </w:r>
    </w:p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53E12" w:rsidRDefault="00B53E12" w:rsidP="00B53E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January 2016</w:t>
      </w:r>
    </w:p>
    <w:sectPr w:rsidR="00DD5B8A" w:rsidRPr="00B53E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E12" w:rsidRDefault="00B53E12" w:rsidP="00564E3C">
      <w:pPr>
        <w:spacing w:after="0" w:line="240" w:lineRule="auto"/>
      </w:pPr>
      <w:r>
        <w:separator/>
      </w:r>
    </w:p>
  </w:endnote>
  <w:endnote w:type="continuationSeparator" w:id="0">
    <w:p w:rsidR="00B53E12" w:rsidRDefault="00B53E1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83668">
      <w:rPr>
        <w:rFonts w:ascii="Times New Roman" w:hAnsi="Times New Roman" w:cs="Times New Roman"/>
        <w:noProof/>
        <w:sz w:val="24"/>
        <w:szCs w:val="24"/>
      </w:rPr>
      <w:t>14 July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E12" w:rsidRDefault="00B53E12" w:rsidP="00564E3C">
      <w:pPr>
        <w:spacing w:after="0" w:line="240" w:lineRule="auto"/>
      </w:pPr>
      <w:r>
        <w:separator/>
      </w:r>
    </w:p>
  </w:footnote>
  <w:footnote w:type="continuationSeparator" w:id="0">
    <w:p w:rsidR="00B53E12" w:rsidRDefault="00B53E1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12"/>
    <w:rsid w:val="00372DC6"/>
    <w:rsid w:val="004269AD"/>
    <w:rsid w:val="00564E3C"/>
    <w:rsid w:val="0064591D"/>
    <w:rsid w:val="00B53E12"/>
    <w:rsid w:val="00D8366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6144F"/>
  <w15:chartTrackingRefBased/>
  <w15:docId w15:val="{2A89C9D8-C620-41EB-8D22-B8D10CA83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2016-01-30T19:37:00Z</dcterms:created>
  <dcterms:modified xsi:type="dcterms:W3CDTF">2016-07-14T07:35:00Z</dcterms:modified>
</cp:coreProperties>
</file>